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545A6" w14:textId="77777777" w:rsidR="000D5CE1" w:rsidRDefault="00631272" w:rsidP="000D5CE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 xml:space="preserve">John </w:t>
      </w:r>
      <w:r w:rsidR="000D5CE1">
        <w:rPr>
          <w:rFonts w:cs="Times New Roman"/>
          <w:szCs w:val="24"/>
          <w:u w:val="single"/>
        </w:rPr>
        <w:t>GODYERE</w:t>
      </w:r>
      <w:r w:rsidR="000D5CE1">
        <w:rPr>
          <w:rFonts w:cs="Times New Roman"/>
          <w:szCs w:val="24"/>
        </w:rPr>
        <w:t xml:space="preserve">    </w:t>
      </w:r>
      <w:proofErr w:type="gramStart"/>
      <w:r w:rsidR="000D5CE1">
        <w:rPr>
          <w:rFonts w:cs="Times New Roman"/>
          <w:szCs w:val="24"/>
        </w:rPr>
        <w:t xml:space="preserve">   </w:t>
      </w:r>
      <w:r w:rsidR="000D5CE1">
        <w:rPr>
          <w:rFonts w:cs="Times New Roman"/>
          <w:szCs w:val="24"/>
        </w:rPr>
        <w:t>(</w:t>
      </w:r>
      <w:proofErr w:type="gramEnd"/>
      <w:r w:rsidR="000D5CE1">
        <w:rPr>
          <w:rFonts w:cs="Times New Roman"/>
          <w:szCs w:val="24"/>
        </w:rPr>
        <w:t>fl.1409)</w:t>
      </w:r>
    </w:p>
    <w:p w14:paraId="599DD75B" w14:textId="77777777" w:rsidR="000D5CE1" w:rsidRDefault="000D5CE1" w:rsidP="000D5CE1">
      <w:pPr>
        <w:pStyle w:val="NoSpacing"/>
        <w:rPr>
          <w:rFonts w:cs="Times New Roman"/>
          <w:szCs w:val="24"/>
        </w:rPr>
      </w:pPr>
    </w:p>
    <w:p w14:paraId="175BA709" w14:textId="77777777" w:rsidR="000D5CE1" w:rsidRDefault="000D5CE1" w:rsidP="000D5CE1">
      <w:pPr>
        <w:pStyle w:val="NoSpacing"/>
        <w:rPr>
          <w:rFonts w:cs="Times New Roman"/>
          <w:szCs w:val="24"/>
        </w:rPr>
      </w:pPr>
    </w:p>
    <w:p w14:paraId="3223CA1B" w14:textId="77777777" w:rsidR="000D5CE1" w:rsidRDefault="000D5CE1" w:rsidP="000D5CE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Mat.1409</w:t>
      </w:r>
      <w:r>
        <w:rPr>
          <w:rFonts w:cs="Times New Roman"/>
          <w:szCs w:val="24"/>
        </w:rPr>
        <w:tab/>
        <w:t xml:space="preserve">He was a joint </w:t>
      </w:r>
      <w:proofErr w:type="spellStart"/>
      <w:r>
        <w:rPr>
          <w:rFonts w:cs="Times New Roman"/>
          <w:szCs w:val="24"/>
        </w:rPr>
        <w:t>mainpernor</w:t>
      </w:r>
      <w:proofErr w:type="spellEnd"/>
      <w:r>
        <w:rPr>
          <w:rFonts w:cs="Times New Roman"/>
          <w:szCs w:val="24"/>
        </w:rPr>
        <w:t xml:space="preserve"> for Richard </w:t>
      </w:r>
      <w:proofErr w:type="spellStart"/>
      <w:r>
        <w:rPr>
          <w:rFonts w:cs="Times New Roman"/>
          <w:szCs w:val="24"/>
        </w:rPr>
        <w:t>Cliderhowe</w:t>
      </w:r>
      <w:proofErr w:type="spellEnd"/>
      <w:r>
        <w:rPr>
          <w:rFonts w:cs="Times New Roman"/>
          <w:szCs w:val="24"/>
        </w:rPr>
        <w:t xml:space="preserve"> of Kent(q.v.) and</w:t>
      </w:r>
    </w:p>
    <w:p w14:paraId="220D2C60" w14:textId="77777777" w:rsidR="000D5CE1" w:rsidRDefault="000D5CE1" w:rsidP="000D5CE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Richard </w:t>
      </w:r>
      <w:proofErr w:type="spellStart"/>
      <w:r>
        <w:rPr>
          <w:rFonts w:cs="Times New Roman"/>
          <w:szCs w:val="24"/>
        </w:rPr>
        <w:t>Cliderhowe</w:t>
      </w:r>
      <w:proofErr w:type="spellEnd"/>
      <w:r>
        <w:rPr>
          <w:rFonts w:cs="Times New Roman"/>
          <w:szCs w:val="24"/>
        </w:rPr>
        <w:t xml:space="preserve"> of Newcastle-upon-Tyne(q.v.) when they </w:t>
      </w:r>
      <w:proofErr w:type="gramStart"/>
      <w:r>
        <w:rPr>
          <w:rFonts w:cs="Times New Roman"/>
          <w:szCs w:val="24"/>
        </w:rPr>
        <w:t>were</w:t>
      </w:r>
      <w:proofErr w:type="gramEnd"/>
      <w:r>
        <w:rPr>
          <w:rFonts w:cs="Times New Roman"/>
          <w:szCs w:val="24"/>
        </w:rPr>
        <w:t xml:space="preserve"> </w:t>
      </w:r>
    </w:p>
    <w:p w14:paraId="6E6C2C0C" w14:textId="77777777" w:rsidR="000D5CE1" w:rsidRDefault="000D5CE1" w:rsidP="000D5CE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granted the keeping of the manor of </w:t>
      </w:r>
      <w:proofErr w:type="spellStart"/>
      <w:r>
        <w:rPr>
          <w:rFonts w:cs="Times New Roman"/>
          <w:szCs w:val="24"/>
        </w:rPr>
        <w:t>Redcar</w:t>
      </w:r>
      <w:proofErr w:type="spellEnd"/>
      <w:r>
        <w:rPr>
          <w:rFonts w:cs="Times New Roman"/>
          <w:szCs w:val="24"/>
        </w:rPr>
        <w:t>.</w:t>
      </w:r>
    </w:p>
    <w:p w14:paraId="46E2CC02" w14:textId="77777777" w:rsidR="000D5CE1" w:rsidRDefault="000D5CE1" w:rsidP="000D5CE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1405-13 p.146)</w:t>
      </w:r>
    </w:p>
    <w:p w14:paraId="05B9481D" w14:textId="77777777" w:rsidR="000D5CE1" w:rsidRDefault="000D5CE1" w:rsidP="000D5CE1">
      <w:pPr>
        <w:pStyle w:val="NoSpacing"/>
        <w:rPr>
          <w:rFonts w:cs="Times New Roman"/>
          <w:szCs w:val="24"/>
        </w:rPr>
      </w:pPr>
    </w:p>
    <w:p w14:paraId="30103CC7" w14:textId="77777777" w:rsidR="000D5CE1" w:rsidRDefault="000D5CE1" w:rsidP="000D5CE1">
      <w:pPr>
        <w:pStyle w:val="NoSpacing"/>
        <w:rPr>
          <w:rFonts w:cs="Times New Roman"/>
          <w:szCs w:val="24"/>
        </w:rPr>
      </w:pPr>
    </w:p>
    <w:p w14:paraId="79F879A1" w14:textId="77777777" w:rsidR="000D5CE1" w:rsidRDefault="000D5CE1" w:rsidP="000D5CE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April 2023</w:t>
      </w:r>
    </w:p>
    <w:p w14:paraId="03485577" w14:textId="4C5EFF70" w:rsidR="00631272" w:rsidRPr="000D5CE1" w:rsidRDefault="00631272" w:rsidP="00631272">
      <w:pPr>
        <w:pStyle w:val="NoSpacing"/>
        <w:rPr>
          <w:rFonts w:cs="Times New Roman"/>
          <w:szCs w:val="24"/>
        </w:rPr>
      </w:pPr>
    </w:p>
    <w:p w14:paraId="5ED4913C" w14:textId="6ABF16A3" w:rsidR="00631272" w:rsidRPr="00631272" w:rsidRDefault="00631272" w:rsidP="009139A6">
      <w:pPr>
        <w:pStyle w:val="NoSpacing"/>
        <w:rPr>
          <w:rFonts w:cs="Times New Roman"/>
          <w:szCs w:val="24"/>
        </w:rPr>
      </w:pPr>
    </w:p>
    <w:sectPr w:rsidR="00631272" w:rsidRPr="0063127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814E1" w14:textId="77777777" w:rsidR="00631272" w:rsidRDefault="00631272" w:rsidP="009139A6">
      <w:r>
        <w:separator/>
      </w:r>
    </w:p>
  </w:endnote>
  <w:endnote w:type="continuationSeparator" w:id="0">
    <w:p w14:paraId="081F4BA3" w14:textId="77777777" w:rsidR="00631272" w:rsidRDefault="0063127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FC23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476E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4A72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87837" w14:textId="77777777" w:rsidR="00631272" w:rsidRDefault="00631272" w:rsidP="009139A6">
      <w:r>
        <w:separator/>
      </w:r>
    </w:p>
  </w:footnote>
  <w:footnote w:type="continuationSeparator" w:id="0">
    <w:p w14:paraId="146A4ACD" w14:textId="77777777" w:rsidR="00631272" w:rsidRDefault="0063127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163C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8144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0762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272"/>
    <w:rsid w:val="000666E0"/>
    <w:rsid w:val="000D5CE1"/>
    <w:rsid w:val="002510B7"/>
    <w:rsid w:val="005C130B"/>
    <w:rsid w:val="00631272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18FECD"/>
  <w15:chartTrackingRefBased/>
  <w15:docId w15:val="{2289C3B2-2E60-442B-80B8-59671AB5E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13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2023-04-08T20:10:00Z</dcterms:created>
  <dcterms:modified xsi:type="dcterms:W3CDTF">2023-04-08T20:26:00Z</dcterms:modified>
</cp:coreProperties>
</file>